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Montgomeryshire and Glyndwr</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Montgomeryshire and Glyndwr</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Montgomeryshire and Glyndwr</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Montgomeryshire and Glyndwr</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Montgomeryshire and Glyndwr</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Montgomeryshire and Glyndwr are estimated to have a score of 1-2 on the PGSI (low-risk gambling), whilst </w:t>
      </w:r>
      <w:r w:rsidRPr="00773DF7">
        <w:rPr>
          <w:rFonts w:ascii="Libre Franklin Light" w:hAnsi="Libre Franklin Light" w:cs="Calibri Light"/>
          <w:b/>
          <w:bCs/>
          <w:color w:val="C45911" w:themeColor="accent2" w:themeShade="BF"/>
        </w:rPr>
        <w:t xml:space="preserve">2.9%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46.7% </w:t>
      </w:r>
      <w:r w:rsidRPr="004747BF">
        <w:rPr>
          <w:rFonts w:ascii="Libre Franklin Light" w:eastAsia="Times New Roman" w:hAnsi="Libre Franklin Light" w:cs="Calibri Light"/>
        </w:rPr>
        <w:t xml:space="preserve">of those respondents classified as PGSI 8+ in Montgomeryshire and Glyndwr</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Montgomeryshire and Glyndwr is estimated to be </w:t>
      </w:r>
      <w:r w:rsidRPr="00773DF7">
        <w:rPr>
          <w:rFonts w:ascii="Libre Franklin Light" w:eastAsia="Times New Roman" w:hAnsi="Libre Franklin Light" w:cs="Calibri Light"/>
          <w:b/>
          <w:bCs/>
          <w:color w:val="C45911" w:themeColor="accent2" w:themeShade="BF"/>
        </w:rPr>
        <w:t xml:space="preserve">£899,587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Montgomeryshire and Glyndwr</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Montgomeryshire and Glyndwr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Montgomeryshire and Glyndwr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Montgomeryshire and Glyndwr</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Montgomeryshire and Glyndwr.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Montgomeryshire and Glyndwr</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Montgomeryshire and Glyndwr.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Montgomeryshire and Glyndwr</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similar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Montgomeryshire and Glyndwr</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46.7%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Montgomeryshire and Glyndwr.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Montgomeryshire and Glyndwr</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29.6%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Montgomeryshire and Glyndwr</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Montgomeryshire and Glyndwr</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42.9%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Montgomeryshire and Glyndwr</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Montgomeryshire and Glyndwr</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Montgomeryshire and Glyndwr</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£899,587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Montgomeryshire and Glyndwr</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£14,653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£303,028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£21,708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£6,105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£11,193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£542,900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£899,587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Montgomeryshire and Glyndwr</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Montgomeryshire and Glyndwr</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Montgomeryshire and Glyndwr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Montgomeryshire and Glyndwr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Montgomeryshire and Glyndwr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Montgomeryshire and Glyndwr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Montgomeryshire and Glyndwr</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Montgomeryshire and Glyndwr</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Montgomeryshire and Glyndwr</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Montgomeryshire and Glyndwr</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Montgomeryshire and Glyndwr</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Montgomeryshire and Glyndwr</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A706A00-CE6B-4F10-929E-F7A3ECB5777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